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DF9A24" w14:textId="77777777" w:rsidR="004E3098" w:rsidRDefault="004E3098" w:rsidP="004E309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BOSOM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d.ca.1490)</w:t>
      </w:r>
    </w:p>
    <w:p w14:paraId="0C293D35" w14:textId="77777777" w:rsidR="004E3098" w:rsidRDefault="004E3098" w:rsidP="004E3098">
      <w:pPr>
        <w:pStyle w:val="NoSpacing"/>
        <w:rPr>
          <w:rFonts w:cs="Times New Roman"/>
          <w:szCs w:val="24"/>
        </w:rPr>
      </w:pPr>
    </w:p>
    <w:p w14:paraId="251DE3D6" w14:textId="77777777" w:rsidR="004E3098" w:rsidRDefault="004E3098" w:rsidP="004E3098">
      <w:pPr>
        <w:pStyle w:val="NoSpacing"/>
        <w:rPr>
          <w:rFonts w:cs="Times New Roman"/>
          <w:szCs w:val="24"/>
        </w:rPr>
      </w:pPr>
    </w:p>
    <w:p w14:paraId="06BA4A75" w14:textId="77777777" w:rsidR="004E3098" w:rsidRDefault="004E3098" w:rsidP="004E309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Feb.1490</w:t>
      </w:r>
      <w:r>
        <w:rPr>
          <w:rFonts w:cs="Times New Roman"/>
          <w:szCs w:val="24"/>
        </w:rPr>
        <w:tab/>
        <w:t xml:space="preserve">Writ of diem </w:t>
      </w:r>
      <w:proofErr w:type="spellStart"/>
      <w:r>
        <w:rPr>
          <w:rFonts w:cs="Times New Roman"/>
          <w:szCs w:val="24"/>
        </w:rPr>
        <w:t>clausit</w:t>
      </w:r>
      <w:proofErr w:type="spellEnd"/>
      <w:r>
        <w:rPr>
          <w:rFonts w:cs="Times New Roman"/>
          <w:szCs w:val="24"/>
        </w:rPr>
        <w:t xml:space="preserve"> extremum to the Escheator of Norfolk.</w:t>
      </w:r>
    </w:p>
    <w:p w14:paraId="33C72972" w14:textId="77777777" w:rsidR="004E3098" w:rsidRDefault="004E3098" w:rsidP="004E309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1485-1509 p.117)</w:t>
      </w:r>
    </w:p>
    <w:p w14:paraId="7A8DC411" w14:textId="77777777" w:rsidR="004E3098" w:rsidRDefault="004E3098" w:rsidP="004E3098">
      <w:pPr>
        <w:pStyle w:val="NoSpacing"/>
        <w:rPr>
          <w:rFonts w:cs="Times New Roman"/>
          <w:szCs w:val="24"/>
        </w:rPr>
      </w:pPr>
    </w:p>
    <w:p w14:paraId="2BA7AF39" w14:textId="77777777" w:rsidR="004E3098" w:rsidRDefault="004E3098" w:rsidP="004E3098">
      <w:pPr>
        <w:pStyle w:val="NoSpacing"/>
        <w:rPr>
          <w:rFonts w:cs="Times New Roman"/>
          <w:szCs w:val="24"/>
        </w:rPr>
      </w:pPr>
    </w:p>
    <w:p w14:paraId="5AF9D8AD" w14:textId="77777777" w:rsidR="004E3098" w:rsidRPr="00D922E4" w:rsidRDefault="004E3098" w:rsidP="004E309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November 2024</w:t>
      </w:r>
    </w:p>
    <w:p w14:paraId="6929D78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2354FC" w14:textId="77777777" w:rsidR="004E3098" w:rsidRDefault="004E3098" w:rsidP="009139A6">
      <w:r>
        <w:separator/>
      </w:r>
    </w:p>
  </w:endnote>
  <w:endnote w:type="continuationSeparator" w:id="0">
    <w:p w14:paraId="3C792EAC" w14:textId="77777777" w:rsidR="004E3098" w:rsidRDefault="004E309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E279B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8DCAE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790A5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5059A9" w14:textId="77777777" w:rsidR="004E3098" w:rsidRDefault="004E3098" w:rsidP="009139A6">
      <w:r>
        <w:separator/>
      </w:r>
    </w:p>
  </w:footnote>
  <w:footnote w:type="continuationSeparator" w:id="0">
    <w:p w14:paraId="7D00A7EE" w14:textId="77777777" w:rsidR="004E3098" w:rsidRDefault="004E309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E2A0F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59F16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A092E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098"/>
    <w:rsid w:val="000666E0"/>
    <w:rsid w:val="002510B7"/>
    <w:rsid w:val="00270799"/>
    <w:rsid w:val="004E3098"/>
    <w:rsid w:val="00502333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0BF479"/>
  <w15:chartTrackingRefBased/>
  <w15:docId w15:val="{3793475F-BB9F-45E3-8C7F-B734D9503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2024-11-23T21:28:00Z</dcterms:created>
  <dcterms:modified xsi:type="dcterms:W3CDTF">2024-11-23T21:29:00Z</dcterms:modified>
</cp:coreProperties>
</file>